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89" w:rsidRDefault="008F6E89" w:rsidP="008F6E89">
      <w:pPr>
        <w:rPr>
          <w:sz w:val="2"/>
        </w:rPr>
      </w:pPr>
      <w:bookmarkStart w:id="0" w:name="Inicio"/>
      <w:bookmarkEnd w:id="0"/>
    </w:p>
    <w:p w:rsidR="008F6E89" w:rsidRDefault="008F6E89" w:rsidP="008F6E8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PS.C02.00.000.15770.128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OCUPADO POR PERSOAL LABORAL INDEFINIDO NON FIXO.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OCUPADO POR PERSOAL LABORAL INDEFINIDO NON FIXO.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AUTORIZACIÓN E INSPECCIÓN DE SERVIZOS SOCIAIS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A CORUÑA.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LUGO.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LUGO.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LUGO.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LUGO.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OURENSE.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OURENSE.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OURENSE.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OURENSE.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PS.C02.00.005.15770.019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ÁMBITO PROVINCIAL: PONTEVEDRA.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F6E89" w:rsidRDefault="008F6E89" w:rsidP="008F6E89">
      <w:pPr>
        <w:rPr>
          <w:sz w:val="2"/>
        </w:rPr>
      </w:pPr>
    </w:p>
    <w:p w:rsidR="008F6E89" w:rsidRDefault="008F6E89" w:rsidP="008F6E8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E EQUIPAMENTOS DE APOIO Á DISCAPACIDADE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lastRenderedPageBreak/>
              <w:t>PS.C05.00.001.15770.030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7.489,72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F6E89" w:rsidRDefault="008F6E89" w:rsidP="008F6E89">
      <w:pPr>
        <w:rPr>
          <w:sz w:val="2"/>
        </w:rPr>
      </w:pPr>
    </w:p>
    <w:p w:rsidR="008F6E89" w:rsidRDefault="008F6E89" w:rsidP="008F6E8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PS.C99.10.000.15001.516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PS.C99.10.000.15001.517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PS.C99.10.000.15001.548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PS.C99.10.000.15001.549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PS.C99.10.000.15001.639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PS.C99.10.000.15001.640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PS.C99.10.000.15001.641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PS.C99.10.000.15001.642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PS.C99.10.000.15001.652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ITINERANTE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A POBRA DO CARAMIÑAL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PS.C99.40.701.15660.001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HORARIO ESPECIAL // FUNCIÓNS DE DIRECCIÓN E ANIMACIÓN SOCIO-CULTURAL // CANDO SEXA VACANTE ELIMINAR "DISPOÑIBILIDADE HORARIA".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ESPECIAL//FUNCIÓNS DE DIRECCIÓN E ANIMACIÓN SOCIO-CULTURAL//DISPOÑIBILIDADE HORARIA.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PS.C99.10.000.27001.432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PS.C99.10.000.27001.493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PS.C99.10.000.27001.494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PS.C99.10.000.27001.577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PS.C99.10.000.27001.578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PS.C99.10.000.27001.579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PS.C99.10.000.27001.596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ITINERANTE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VILALBA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PS.C99.40.701.27640.001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HORARIO ESPECIAL // FUNCIÓNS DE DIRECCIÓN E ANIMACIÓN SOCIO-CULTURAL // CANDO SEXA VACANTE ELIMINAR "DISPOÑIBILIDADE HORARIA".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ESPECIAL//FUNCIÓNS DE DIRECCIÓN E ANIMACIÓN SOCIO-CULTURAL//DISPOÑIBILIDADE HORARIA.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PS.C99.10.000.32001.475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lastRenderedPageBreak/>
              <w:t>PS.C99.10.000.32001.476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PS.C99.10.000.32001.504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PS.C99.10.000.32001.505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PS.C99.10.000.32001.555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PS.C99.10.000.32001.556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PS.C99.10.000.32001.581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ITINERANTE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PS.C99.30.101.36001.003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PS.C99.30.101.36001.012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PS.C99.30.101.36001.019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O PORRIÑO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PS.C99.40.701.36380.001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HORARIO ESPECIAL // FUNCIÓNS DE DIRECCIÓN E ANIMACIÓN SOCIO-CULTURAL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ESPECIAL//FUNCIÓNS DE DIRECCIÓN E ANIMACIÓN SOCIO-CULTURAL//DISPOÑIBILIDADE HORARIA.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REDONDELA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PS.C99.40.701.36440.001</w:t>
            </w:r>
          </w:p>
        </w:tc>
        <w:tc>
          <w:tcPr>
            <w:tcW w:w="4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</w:t>
            </w:r>
            <w:r>
              <w:rPr>
                <w:sz w:val="14"/>
                <w:highlight w:val="lightGray"/>
              </w:rPr>
              <w:t xml:space="preserve">XORNADA PARTIDA//HORARIO ESPECIAL//FUNCIÓNS DE DIRECCIÓN E ANIMACIÓN SOCIO-CULTURAL//DISPOÑIBILIDADE HORARIA. </w:t>
            </w:r>
            <w:r w:rsidRPr="008F6E89">
              <w:rPr>
                <w:sz w:val="14"/>
                <w:highlight w:val="lightGray"/>
              </w:rPr>
              <w:t>O ESPECIAL // FUNCIÓNS DE DIRECCIÓN E ANIMACIÓN SOCIO-CULTURAL // CANDO SEXA VACANTE ELIMINAR "DISPOÑIBILIDADE HORARIA".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TUI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PS.C99.40.701.36540.001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HORARIO ESPECIAL // FUNCIÓNS DE DIRECCIÓN E ANIMACIÓN SOCIO-CULTURAL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ESPECIAL//FUNCIÓNS DE DIRECCIÓN E ANIMACIÓN SOCIO-CULTURAL//DISPOÑIBILIDADE HORARIA.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PS.C99.10.000.36560.405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PS.C99.10.000.36560.442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PS.C99.10.000.36560.541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F6E89" w:rsidRP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PS.C99.10.000.36560.559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F6E89" w:rsidRP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F6E89">
              <w:rPr>
                <w:sz w:val="14"/>
                <w:highlight w:val="lightGray"/>
              </w:rPr>
              <w:t>ITINERANTE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F6E89" w:rsidRDefault="008F6E89" w:rsidP="008F6E89">
      <w:pPr>
        <w:rPr>
          <w:sz w:val="12"/>
        </w:rPr>
      </w:pPr>
    </w:p>
    <w:p w:rsidR="008F6E89" w:rsidRDefault="008F6E89" w:rsidP="008F6E8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DE BOUZAS</w:t>
      </w:r>
    </w:p>
    <w:p w:rsidR="008F6E89" w:rsidRDefault="008F6E89" w:rsidP="008F6E8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PS.C99.40.705.36560.001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8F6E89">
              <w:rPr>
                <w:sz w:val="14"/>
                <w:highlight w:val="lightGray"/>
              </w:rPr>
              <w:t>XORNADA PARTIDA // HORARIO ESPECIAL // FUNCIÓNS DE DIRECCIÓN E ANIMACIÓN SOCIO-CULTURAL</w:t>
            </w:r>
          </w:p>
        </w:tc>
      </w:tr>
      <w:tr w:rsidR="008F6E89" w:rsidTr="008F6E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F6E89" w:rsidRDefault="008F6E89" w:rsidP="00D3122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ESPECIAL//FUNCIÓNS DE DIRECCIÓN E ANIMACIÓN SOCIO-CULTURAL//DISPOÑIBILIDADE HORARIA. </w:t>
            </w:r>
          </w:p>
        </w:tc>
      </w:tr>
    </w:tbl>
    <w:p w:rsidR="008F6E89" w:rsidRDefault="008F6E89">
      <w:pPr>
        <w:pStyle w:val="Encabezado"/>
        <w:tabs>
          <w:tab w:val="clear" w:pos="4252"/>
          <w:tab w:val="clear" w:pos="8504"/>
        </w:tabs>
        <w:sectPr w:rsidR="008F6E89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EMS</w:t>
      </w:r>
      <w:r>
        <w:tab/>
        <w:t>ESPECIAL (ESC. TÉCNICOS FACULTATIVOS)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EMS5</w:t>
      </w:r>
      <w:r>
        <w:tab/>
        <w:t>ESPECIAL (ESC. TÉCNICOS FACULTATIVOS - ESP. TRABALLO SOCIAL)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EMS6</w:t>
      </w:r>
      <w:r>
        <w:tab/>
        <w:t>ESPECIAL (ESC. TÉCNICOS FACULTATIVOS - ESP. TERAPIA OCUPACIONAL)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ESS1</w:t>
      </w:r>
      <w:r>
        <w:tab/>
        <w:t>ESPECIAL (ESC. FACULTATIVOS - ESP. MEDICINA)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</w:pP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8F6E89" w:rsidRDefault="008F6E8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1435D" w:rsidRDefault="008F6E89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  <w:bookmarkStart w:id="1" w:name="_GoBack"/>
      <w:bookmarkEnd w:id="1"/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89" w:rsidRDefault="008F6E89">
      <w:pPr>
        <w:pStyle w:val="Encabezado"/>
      </w:pPr>
      <w:r>
        <w:separator/>
      </w:r>
    </w:p>
  </w:endnote>
  <w:endnote w:type="continuationSeparator" w:id="0">
    <w:p w:rsidR="008F6E89" w:rsidRDefault="008F6E89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F6E89">
      <w:rPr>
        <w:rStyle w:val="Nmerodepgina"/>
        <w:noProof/>
        <w:sz w:val="16"/>
      </w:rPr>
      <w:t>3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F6E89">
      <w:rPr>
        <w:rStyle w:val="Nmerodepgina"/>
        <w:noProof/>
        <w:sz w:val="16"/>
      </w:rPr>
      <w:t>6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89" w:rsidRDefault="008F6E89">
      <w:pPr>
        <w:pStyle w:val="Encabezado"/>
      </w:pPr>
      <w:r>
        <w:separator/>
      </w:r>
    </w:p>
  </w:footnote>
  <w:footnote w:type="continuationSeparator" w:id="0">
    <w:p w:rsidR="008F6E89" w:rsidRDefault="008F6E89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8F6E89">
    <w:pPr>
      <w:pStyle w:val="Encabezado"/>
      <w:ind w:right="84"/>
      <w:jc w:val="right"/>
      <w:rPr>
        <w:b/>
      </w:rPr>
    </w:pPr>
    <w:r>
      <w:rPr>
        <w:b/>
      </w:rPr>
      <w:t>19/10/2023</w:t>
    </w:r>
  </w:p>
  <w:p w:rsidR="009A6477" w:rsidRDefault="008F6E89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8F6E89">
    <w:pPr>
      <w:pStyle w:val="Encabezado"/>
      <w:ind w:right="84"/>
      <w:jc w:val="right"/>
      <w:rPr>
        <w:b/>
      </w:rPr>
    </w:pPr>
    <w:r>
      <w:rPr>
        <w:b/>
      </w:rPr>
      <w:t>19/10/2023</w:t>
    </w:r>
  </w:p>
  <w:p w:rsidR="009A6477" w:rsidRDefault="008F6E89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E89" w:rsidRDefault="008F6E89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89"/>
    <w:rsid w:val="001874A9"/>
    <w:rsid w:val="00223707"/>
    <w:rsid w:val="008F6E89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2</TotalTime>
  <Pages>6</Pages>
  <Words>1455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2023-10-19T09:45:00Z</dcterms:created>
  <dcterms:modified xsi:type="dcterms:W3CDTF">2023-10-19T09:47:00Z</dcterms:modified>
</cp:coreProperties>
</file>